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00AE9A0E" w:rsidR="00596FF9" w:rsidRDefault="00771E35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496006054"/>
      <w:bookmarkStart w:id="2" w:name="_GoBack"/>
      <w:bookmarkEnd w:id="2"/>
      <w:r>
        <w:t>Bijlage 3</w:t>
      </w:r>
      <w:r w:rsidR="00596FF9">
        <w:t>: Model projectgegevens</w:t>
      </w:r>
      <w:bookmarkEnd w:id="0"/>
      <w:bookmarkEnd w:id="1"/>
    </w:p>
    <w:p w14:paraId="0DE559A7" w14:textId="77777777" w:rsidR="00596FF9" w:rsidRPr="00D96349" w:rsidRDefault="00596FF9" w:rsidP="00596FF9"/>
    <w:p w14:paraId="32AD0F4C" w14:textId="77777777" w:rsidR="00596FF9" w:rsidRDefault="00596FF9" w:rsidP="00596FF9">
      <w:r>
        <w:t xml:space="preserve">Onderstaand model bevat de </w:t>
      </w:r>
      <w:r w:rsidRPr="00771E35">
        <w:t>verplicht in</w:t>
      </w:r>
      <w:r>
        <w:t xml:space="preserve">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77777777" w:rsidR="00596FF9" w:rsidRDefault="00596FF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77777777" w:rsidR="00596FF9" w:rsidRDefault="00596FF9" w:rsidP="00804AAE"/>
          <w:p w14:paraId="3BECEF5B" w14:textId="77777777" w:rsidR="00596FF9" w:rsidRDefault="00596FF9" w:rsidP="00804AAE"/>
          <w:p w14:paraId="0BA73B12" w14:textId="77777777" w:rsidR="00596FF9" w:rsidRDefault="00596FF9" w:rsidP="00804AAE"/>
          <w:p w14:paraId="2991E02E" w14:textId="77777777" w:rsidR="00596FF9" w:rsidRDefault="00596FF9" w:rsidP="00804AAE"/>
        </w:tc>
      </w:tr>
      <w:tr w:rsidR="00596FF9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596FF9" w:rsidRDefault="00596FF9" w:rsidP="00804AAE"/>
          <w:p w14:paraId="422832E4" w14:textId="77777777" w:rsidR="00596FF9" w:rsidRDefault="00596FF9" w:rsidP="00804AAE">
            <w:r>
              <w:t>Typerend beeldmateriaal (mag ook separaat meegeleverd worden):</w:t>
            </w:r>
          </w:p>
        </w:tc>
      </w:tr>
      <w:tr w:rsidR="00596FF9" w14:paraId="78CB3D33" w14:textId="77777777" w:rsidTr="00804AAE">
        <w:tc>
          <w:tcPr>
            <w:tcW w:w="9905" w:type="dxa"/>
            <w:gridSpan w:val="3"/>
          </w:tcPr>
          <w:p w14:paraId="620A0AC4" w14:textId="77777777" w:rsidR="00596FF9" w:rsidRDefault="00596FF9" w:rsidP="00804AAE"/>
          <w:p w14:paraId="364BECA7" w14:textId="77777777" w:rsidR="00596FF9" w:rsidRDefault="00596FF9" w:rsidP="00804AAE"/>
          <w:p w14:paraId="19C28847" w14:textId="77777777" w:rsidR="00596FF9" w:rsidRDefault="00596FF9" w:rsidP="00804AAE"/>
          <w:p w14:paraId="56F2DBD1" w14:textId="77777777" w:rsidR="00596FF9" w:rsidRDefault="00596FF9" w:rsidP="00804AAE"/>
          <w:p w14:paraId="3DE7BA77" w14:textId="77777777" w:rsidR="00596FF9" w:rsidRDefault="00596FF9" w:rsidP="00804AAE"/>
          <w:p w14:paraId="7DE94364" w14:textId="77777777" w:rsidR="00596FF9" w:rsidRDefault="00596FF9" w:rsidP="00804AAE"/>
        </w:tc>
      </w:tr>
    </w:tbl>
    <w:p w14:paraId="27F7C0B2" w14:textId="77777777" w:rsidR="008D4CA2" w:rsidRDefault="008D4CA2" w:rsidP="003C344E"/>
    <w:sectPr w:rsidR="008D4CA2" w:rsidSect="00596F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FBCC1" w14:textId="77777777" w:rsidR="00E16B06" w:rsidRDefault="00E16B06">
      <w:r>
        <w:separator/>
      </w:r>
    </w:p>
  </w:endnote>
  <w:endnote w:type="continuationSeparator" w:id="0">
    <w:p w14:paraId="215781CF" w14:textId="77777777" w:rsidR="00E16B06" w:rsidRDefault="00E1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E16B06" w:rsidRDefault="00E16B0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23E67C7F" w:rsidR="00E16B06" w:rsidRPr="0023238C" w:rsidRDefault="00E16B06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3081F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23E67C7F" w:rsidR="00E16B06" w:rsidRPr="0023238C" w:rsidRDefault="00E16B06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53081F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E16B06" w:rsidRDefault="00E16B0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0CADD8A5" w:rsidR="00E16B06" w:rsidRPr="0023238C" w:rsidRDefault="00E16B06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3081F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0CADD8A5" w:rsidR="00E16B06" w:rsidRPr="0023238C" w:rsidRDefault="00E16B06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53081F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1C457" w14:textId="77777777" w:rsidR="00E16B06" w:rsidRDefault="00E16B06">
      <w:r>
        <w:separator/>
      </w:r>
    </w:p>
  </w:footnote>
  <w:footnote w:type="continuationSeparator" w:id="0">
    <w:p w14:paraId="2FD1AEE4" w14:textId="77777777" w:rsidR="00E16B06" w:rsidRDefault="00E16B06">
      <w:r>
        <w:continuationSeparator/>
      </w:r>
    </w:p>
  </w:footnote>
  <w:footnote w:id="1">
    <w:p w14:paraId="07231CA2" w14:textId="77777777" w:rsidR="00E16B06" w:rsidRPr="008B565C" w:rsidRDefault="00E16B06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E16B06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E16B06" w:rsidRPr="00415DC8" w:rsidRDefault="00E16B06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5372E373" w:rsidR="00E16B06" w:rsidRPr="00BE6E41" w:rsidRDefault="00E16B06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E16B06" w:rsidRPr="00415DC8" w:rsidRDefault="00E16B06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E16B06" w:rsidRPr="00415DC8" w:rsidRDefault="00E16B06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E16B06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E16B06" w:rsidRPr="000F6A0D" w:rsidRDefault="00E16B06" w:rsidP="003402F9"/>
      </w:tc>
      <w:tc>
        <w:tcPr>
          <w:tcW w:w="2868" w:type="dxa"/>
          <w:shd w:val="clear" w:color="auto" w:fill="auto"/>
        </w:tcPr>
        <w:p w14:paraId="791FE7B3" w14:textId="21264D9F" w:rsidR="00E16B06" w:rsidRPr="002A1984" w:rsidRDefault="00E16B06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2907BF84" w:rsidR="00E16B06" w:rsidRPr="002A1984" w:rsidRDefault="0051554B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53081F">
            <w:t>RAG1701R001</w:t>
          </w:r>
          <w:r>
            <w:fldChar w:fldCharType="end"/>
          </w:r>
        </w:p>
      </w:tc>
      <w:tc>
        <w:tcPr>
          <w:tcW w:w="2622" w:type="dxa"/>
        </w:tcPr>
        <w:p w14:paraId="63B8A0B2" w14:textId="6633ECE3" w:rsidR="00E16B06" w:rsidRPr="00AB57AB" w:rsidRDefault="00E16B06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1554B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 w:rsidR="0051554B">
            <w:fldChar w:fldCharType="begin"/>
          </w:r>
          <w:r w:rsidR="0051554B">
            <w:instrText xml:space="preserve"> NUMPAGES   \* MERGEFORMAT </w:instrText>
          </w:r>
          <w:r w:rsidR="0051554B">
            <w:fldChar w:fldCharType="separate"/>
          </w:r>
          <w:r w:rsidR="0051554B">
            <w:rPr>
              <w:noProof/>
            </w:rPr>
            <w:t>2</w:t>
          </w:r>
          <w:r w:rsidR="0051554B">
            <w:rPr>
              <w:noProof/>
            </w:rPr>
            <w:fldChar w:fldCharType="end"/>
          </w:r>
        </w:p>
      </w:tc>
    </w:tr>
    <w:tr w:rsidR="00E16B06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E16B06" w:rsidRPr="00415DC8" w:rsidRDefault="00E16B06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E16B06" w:rsidRPr="00415DC8" w:rsidRDefault="00E16B06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E16B06" w:rsidRPr="00415DC8" w:rsidRDefault="00E16B0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E16B06" w:rsidRPr="00415DC8" w:rsidRDefault="00E16B0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E16B06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E16B06" w:rsidRPr="00415DC8" w:rsidRDefault="00E16B06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E16B06" w:rsidRPr="00415DC8" w:rsidRDefault="00E16B06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7207A221" w:rsidR="00E16B06" w:rsidRDefault="00E16B0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53081F">
            <w:t>01-11-2017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E16B06" w:rsidRPr="00415DC8" w:rsidRDefault="00E16B0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E16B06" w:rsidRPr="0018200E" w:rsidRDefault="00E16B06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E16B06" w:rsidRDefault="00E16B06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473C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B4172"/>
    <w:multiLevelType w:val="multilevel"/>
    <w:tmpl w:val="5F26AA94"/>
    <w:numStyleLink w:val="ZRIOpsommingstekens"/>
  </w:abstractNum>
  <w:abstractNum w:abstractNumId="2" w15:restartNumberingAfterBreak="0">
    <w:nsid w:val="08C51DDD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48798B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1C7E499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0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272D1F0F"/>
    <w:multiLevelType w:val="multilevel"/>
    <w:tmpl w:val="5F26AA94"/>
    <w:numStyleLink w:val="ZRIOpsommingstekens"/>
  </w:abstractNum>
  <w:abstractNum w:abstractNumId="12" w15:restartNumberingAfterBreak="0">
    <w:nsid w:val="27D95EC9"/>
    <w:multiLevelType w:val="multilevel"/>
    <w:tmpl w:val="5F26AA94"/>
    <w:numStyleLink w:val="ZRIOpsommingstekens"/>
  </w:abstractNum>
  <w:abstractNum w:abstractNumId="13" w15:restartNumberingAfterBreak="0">
    <w:nsid w:val="2CAF6B3B"/>
    <w:multiLevelType w:val="multilevel"/>
    <w:tmpl w:val="5F26AA94"/>
    <w:numStyleLink w:val="ZRIOpsommingstekens"/>
  </w:abstractNum>
  <w:abstractNum w:abstractNumId="14" w15:restartNumberingAfterBreak="0">
    <w:nsid w:val="2E083185"/>
    <w:multiLevelType w:val="multilevel"/>
    <w:tmpl w:val="5F26AA94"/>
    <w:numStyleLink w:val="ZRIOpsommingstekens"/>
  </w:abstractNum>
  <w:abstractNum w:abstractNumId="15" w15:restartNumberingAfterBreak="0">
    <w:nsid w:val="45C60191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EB3B74"/>
    <w:multiLevelType w:val="multilevel"/>
    <w:tmpl w:val="5F26AA94"/>
    <w:numStyleLink w:val="ZRIOpsommingstekens"/>
  </w:abstractNum>
  <w:abstractNum w:abstractNumId="17" w15:restartNumberingAfterBreak="0">
    <w:nsid w:val="4A5C7232"/>
    <w:multiLevelType w:val="multilevel"/>
    <w:tmpl w:val="5F26AA94"/>
    <w:numStyleLink w:val="ZRIOpsommingstekens"/>
  </w:abstractNum>
  <w:abstractNum w:abstractNumId="18" w15:restartNumberingAfterBreak="0">
    <w:nsid w:val="4C412703"/>
    <w:multiLevelType w:val="multilevel"/>
    <w:tmpl w:val="5F26AA94"/>
    <w:numStyleLink w:val="ZRIOpsommingstekens"/>
  </w:abstractNum>
  <w:abstractNum w:abstractNumId="19" w15:restartNumberingAfterBreak="0">
    <w:nsid w:val="4DAE4AAC"/>
    <w:multiLevelType w:val="multilevel"/>
    <w:tmpl w:val="EC4A9BD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56C2299F"/>
    <w:multiLevelType w:val="hybridMultilevel"/>
    <w:tmpl w:val="C3F8919C"/>
    <w:lvl w:ilvl="0" w:tplc="2A44E0DC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424C8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4C17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E92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671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28AD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746E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AE5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F8A1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00576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3" w15:restartNumberingAfterBreak="0">
    <w:nsid w:val="5F120512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A0968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AC5092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8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9" w15:restartNumberingAfterBreak="0">
    <w:nsid w:val="6F293D25"/>
    <w:multiLevelType w:val="multilevel"/>
    <w:tmpl w:val="5F26AA94"/>
    <w:numStyleLink w:val="ZRIOpsommingstekens"/>
  </w:abstractNum>
  <w:abstractNum w:abstractNumId="30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1" w15:restartNumberingAfterBreak="0">
    <w:nsid w:val="71273660"/>
    <w:multiLevelType w:val="multilevel"/>
    <w:tmpl w:val="5F26AA94"/>
    <w:numStyleLink w:val="ZRIOpsommingstekens"/>
  </w:abstractNum>
  <w:abstractNum w:abstractNumId="32" w15:restartNumberingAfterBreak="0">
    <w:nsid w:val="79B30820"/>
    <w:multiLevelType w:val="multilevel"/>
    <w:tmpl w:val="5F26AA94"/>
    <w:numStyleLink w:val="ZRIOpsommingstekens"/>
  </w:abstractNum>
  <w:abstractNum w:abstractNumId="33" w15:restartNumberingAfterBreak="0">
    <w:nsid w:val="7AA2594D"/>
    <w:multiLevelType w:val="multilevel"/>
    <w:tmpl w:val="5F26AA94"/>
    <w:numStyleLink w:val="ZRIOpsommingstekens"/>
  </w:abstractNum>
  <w:abstractNum w:abstractNumId="34" w15:restartNumberingAfterBreak="0">
    <w:nsid w:val="7BBE07FE"/>
    <w:multiLevelType w:val="hybridMultilevel"/>
    <w:tmpl w:val="F5986EB8"/>
    <w:lvl w:ilvl="0" w:tplc="0413000F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C243270"/>
    <w:multiLevelType w:val="multilevel"/>
    <w:tmpl w:val="5F26AA94"/>
    <w:numStyleLink w:val="ZRIOpsommingstekens"/>
  </w:abstractNum>
  <w:abstractNum w:abstractNumId="36" w15:restartNumberingAfterBreak="0">
    <w:nsid w:val="7CFB0D62"/>
    <w:multiLevelType w:val="multilevel"/>
    <w:tmpl w:val="5F26AA94"/>
    <w:numStyleLink w:val="ZRIOpsommingstekens"/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9"/>
  </w:num>
  <w:num w:numId="6">
    <w:abstractNumId w:val="4"/>
  </w:num>
  <w:num w:numId="7">
    <w:abstractNumId w:val="4"/>
  </w:num>
  <w:num w:numId="8">
    <w:abstractNumId w:val="4"/>
  </w:num>
  <w:num w:numId="9">
    <w:abstractNumId w:val="9"/>
  </w:num>
  <w:num w:numId="10">
    <w:abstractNumId w:val="4"/>
  </w:num>
  <w:num w:numId="11">
    <w:abstractNumId w:val="4"/>
  </w:num>
  <w:num w:numId="12">
    <w:abstractNumId w:val="4"/>
  </w:num>
  <w:num w:numId="13">
    <w:abstractNumId w:val="9"/>
  </w:num>
  <w:num w:numId="14">
    <w:abstractNumId w:val="9"/>
  </w:num>
  <w:num w:numId="15">
    <w:abstractNumId w:val="24"/>
  </w:num>
  <w:num w:numId="16">
    <w:abstractNumId w:val="20"/>
  </w:num>
  <w:num w:numId="17">
    <w:abstractNumId w:val="3"/>
  </w:num>
  <w:num w:numId="18">
    <w:abstractNumId w:val="21"/>
  </w:num>
  <w:num w:numId="19">
    <w:abstractNumId w:val="34"/>
  </w:num>
  <w:num w:numId="20">
    <w:abstractNumId w:val="29"/>
  </w:num>
  <w:num w:numId="21">
    <w:abstractNumId w:val="1"/>
  </w:num>
  <w:num w:numId="22">
    <w:abstractNumId w:val="14"/>
  </w:num>
  <w:num w:numId="23">
    <w:abstractNumId w:val="6"/>
  </w:num>
  <w:num w:numId="24">
    <w:abstractNumId w:val="10"/>
  </w:num>
  <w:num w:numId="25">
    <w:abstractNumId w:val="30"/>
  </w:num>
  <w:num w:numId="26">
    <w:abstractNumId w:val="8"/>
  </w:num>
  <w:num w:numId="27">
    <w:abstractNumId w:val="22"/>
  </w:num>
  <w:num w:numId="28">
    <w:abstractNumId w:val="27"/>
  </w:num>
  <w:num w:numId="29">
    <w:abstractNumId w:val="28"/>
  </w:num>
  <w:num w:numId="30">
    <w:abstractNumId w:val="17"/>
  </w:num>
  <w:num w:numId="31">
    <w:abstractNumId w:val="7"/>
  </w:num>
  <w:num w:numId="32">
    <w:abstractNumId w:val="13"/>
  </w:num>
  <w:num w:numId="33">
    <w:abstractNumId w:val="33"/>
  </w:num>
  <w:num w:numId="34">
    <w:abstractNumId w:val="18"/>
  </w:num>
  <w:num w:numId="35">
    <w:abstractNumId w:val="35"/>
  </w:num>
  <w:num w:numId="36">
    <w:abstractNumId w:val="31"/>
  </w:num>
  <w:num w:numId="37">
    <w:abstractNumId w:val="11"/>
  </w:num>
  <w:num w:numId="38">
    <w:abstractNumId w:val="36"/>
  </w:num>
  <w:num w:numId="39">
    <w:abstractNumId w:val="32"/>
  </w:num>
  <w:num w:numId="40">
    <w:abstractNumId w:val="16"/>
  </w:num>
  <w:num w:numId="41">
    <w:abstractNumId w:val="15"/>
  </w:num>
  <w:num w:numId="42">
    <w:abstractNumId w:val="26"/>
  </w:num>
  <w:num w:numId="43">
    <w:abstractNumId w:val="19"/>
  </w:num>
  <w:num w:numId="44">
    <w:abstractNumId w:val="23"/>
  </w:num>
  <w:num w:numId="45">
    <w:abstractNumId w:val="2"/>
  </w:num>
  <w:num w:numId="46">
    <w:abstractNumId w:val="0"/>
  </w:num>
  <w:num w:numId="47">
    <w:abstractNumId w:val="5"/>
  </w:num>
  <w:num w:numId="48">
    <w:abstractNumId w:val="25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1036E"/>
    <w:rsid w:val="00021F86"/>
    <w:rsid w:val="000345BF"/>
    <w:rsid w:val="000445E9"/>
    <w:rsid w:val="00047D7D"/>
    <w:rsid w:val="00047F1D"/>
    <w:rsid w:val="00051C01"/>
    <w:rsid w:val="0005645A"/>
    <w:rsid w:val="000630EF"/>
    <w:rsid w:val="00066EA0"/>
    <w:rsid w:val="0007059A"/>
    <w:rsid w:val="00075E42"/>
    <w:rsid w:val="00077BE0"/>
    <w:rsid w:val="00084FF1"/>
    <w:rsid w:val="000A08F9"/>
    <w:rsid w:val="000A19D8"/>
    <w:rsid w:val="000A6C98"/>
    <w:rsid w:val="000A6E47"/>
    <w:rsid w:val="000A76A7"/>
    <w:rsid w:val="000E5A46"/>
    <w:rsid w:val="000E63DA"/>
    <w:rsid w:val="000E7893"/>
    <w:rsid w:val="000F20D3"/>
    <w:rsid w:val="000F6A0D"/>
    <w:rsid w:val="000F6A44"/>
    <w:rsid w:val="00111FAB"/>
    <w:rsid w:val="00115EC1"/>
    <w:rsid w:val="001250FB"/>
    <w:rsid w:val="00132D43"/>
    <w:rsid w:val="00141DE3"/>
    <w:rsid w:val="00141EA7"/>
    <w:rsid w:val="00147F70"/>
    <w:rsid w:val="00154F5C"/>
    <w:rsid w:val="00162B6A"/>
    <w:rsid w:val="00173890"/>
    <w:rsid w:val="00174064"/>
    <w:rsid w:val="001808A4"/>
    <w:rsid w:val="001818B3"/>
    <w:rsid w:val="0018200E"/>
    <w:rsid w:val="00193C74"/>
    <w:rsid w:val="001A130F"/>
    <w:rsid w:val="001A1E55"/>
    <w:rsid w:val="001A716C"/>
    <w:rsid w:val="001B077F"/>
    <w:rsid w:val="001B09C7"/>
    <w:rsid w:val="001B1B59"/>
    <w:rsid w:val="001B2EB8"/>
    <w:rsid w:val="001B357F"/>
    <w:rsid w:val="001C0EBB"/>
    <w:rsid w:val="001C13B0"/>
    <w:rsid w:val="001C584F"/>
    <w:rsid w:val="001C7986"/>
    <w:rsid w:val="001D6842"/>
    <w:rsid w:val="001D6C06"/>
    <w:rsid w:val="002075DD"/>
    <w:rsid w:val="00217471"/>
    <w:rsid w:val="00222A3E"/>
    <w:rsid w:val="0023238C"/>
    <w:rsid w:val="00237E41"/>
    <w:rsid w:val="00244EEF"/>
    <w:rsid w:val="00246A9E"/>
    <w:rsid w:val="0026094D"/>
    <w:rsid w:val="00264723"/>
    <w:rsid w:val="0026560D"/>
    <w:rsid w:val="002735B0"/>
    <w:rsid w:val="00273F09"/>
    <w:rsid w:val="00292BEA"/>
    <w:rsid w:val="00296538"/>
    <w:rsid w:val="002A0224"/>
    <w:rsid w:val="002A13D1"/>
    <w:rsid w:val="002A347B"/>
    <w:rsid w:val="002A67D8"/>
    <w:rsid w:val="002B0536"/>
    <w:rsid w:val="002B0AD4"/>
    <w:rsid w:val="002B2976"/>
    <w:rsid w:val="002C05F1"/>
    <w:rsid w:val="002C67A9"/>
    <w:rsid w:val="002D2503"/>
    <w:rsid w:val="002E6D3F"/>
    <w:rsid w:val="002F7D60"/>
    <w:rsid w:val="00302B40"/>
    <w:rsid w:val="00303EEE"/>
    <w:rsid w:val="00304CF7"/>
    <w:rsid w:val="003113C0"/>
    <w:rsid w:val="00311647"/>
    <w:rsid w:val="00326044"/>
    <w:rsid w:val="00327020"/>
    <w:rsid w:val="00332C58"/>
    <w:rsid w:val="00332FF2"/>
    <w:rsid w:val="003402F9"/>
    <w:rsid w:val="0035235B"/>
    <w:rsid w:val="003557F8"/>
    <w:rsid w:val="003572E1"/>
    <w:rsid w:val="003618C5"/>
    <w:rsid w:val="00371974"/>
    <w:rsid w:val="00382F7B"/>
    <w:rsid w:val="00385113"/>
    <w:rsid w:val="00392646"/>
    <w:rsid w:val="003927DC"/>
    <w:rsid w:val="003933F3"/>
    <w:rsid w:val="003937EC"/>
    <w:rsid w:val="003A5210"/>
    <w:rsid w:val="003A522E"/>
    <w:rsid w:val="003A5ED3"/>
    <w:rsid w:val="003A6FC2"/>
    <w:rsid w:val="003B0BDE"/>
    <w:rsid w:val="003C2B8E"/>
    <w:rsid w:val="003C344E"/>
    <w:rsid w:val="003C5217"/>
    <w:rsid w:val="003D08F0"/>
    <w:rsid w:val="003D5C6D"/>
    <w:rsid w:val="003E1894"/>
    <w:rsid w:val="003E3F5D"/>
    <w:rsid w:val="003E4C58"/>
    <w:rsid w:val="003F3294"/>
    <w:rsid w:val="003F67EB"/>
    <w:rsid w:val="004008DB"/>
    <w:rsid w:val="0040715E"/>
    <w:rsid w:val="004126F8"/>
    <w:rsid w:val="004132D4"/>
    <w:rsid w:val="00415DC8"/>
    <w:rsid w:val="00423BFF"/>
    <w:rsid w:val="0042760B"/>
    <w:rsid w:val="00456F9D"/>
    <w:rsid w:val="00462ABE"/>
    <w:rsid w:val="0046509D"/>
    <w:rsid w:val="00465F94"/>
    <w:rsid w:val="00472ED7"/>
    <w:rsid w:val="00480FC1"/>
    <w:rsid w:val="00490730"/>
    <w:rsid w:val="00493DDB"/>
    <w:rsid w:val="00497BF4"/>
    <w:rsid w:val="004A02BA"/>
    <w:rsid w:val="004B579B"/>
    <w:rsid w:val="004B715D"/>
    <w:rsid w:val="004C60C2"/>
    <w:rsid w:val="004D54C7"/>
    <w:rsid w:val="004D54ED"/>
    <w:rsid w:val="004D5D33"/>
    <w:rsid w:val="004D7A00"/>
    <w:rsid w:val="004E1F92"/>
    <w:rsid w:val="004F1166"/>
    <w:rsid w:val="004F65CF"/>
    <w:rsid w:val="00506CC9"/>
    <w:rsid w:val="00513658"/>
    <w:rsid w:val="00514A37"/>
    <w:rsid w:val="0051554B"/>
    <w:rsid w:val="00524BDA"/>
    <w:rsid w:val="0052742C"/>
    <w:rsid w:val="0053081F"/>
    <w:rsid w:val="00547745"/>
    <w:rsid w:val="00547C31"/>
    <w:rsid w:val="00557D9B"/>
    <w:rsid w:val="00565497"/>
    <w:rsid w:val="00565512"/>
    <w:rsid w:val="00570847"/>
    <w:rsid w:val="00576CA3"/>
    <w:rsid w:val="00586566"/>
    <w:rsid w:val="00596FF9"/>
    <w:rsid w:val="005A2F15"/>
    <w:rsid w:val="005B6386"/>
    <w:rsid w:val="005C16BF"/>
    <w:rsid w:val="005C1C7A"/>
    <w:rsid w:val="005C2464"/>
    <w:rsid w:val="005C4BF5"/>
    <w:rsid w:val="005C5409"/>
    <w:rsid w:val="005C674D"/>
    <w:rsid w:val="005F1FE3"/>
    <w:rsid w:val="005F4235"/>
    <w:rsid w:val="005F4D29"/>
    <w:rsid w:val="006072DC"/>
    <w:rsid w:val="0061292F"/>
    <w:rsid w:val="006162D5"/>
    <w:rsid w:val="00617DEE"/>
    <w:rsid w:val="00621643"/>
    <w:rsid w:val="00623FC4"/>
    <w:rsid w:val="00633B08"/>
    <w:rsid w:val="00633E85"/>
    <w:rsid w:val="00634FAE"/>
    <w:rsid w:val="00640287"/>
    <w:rsid w:val="00653591"/>
    <w:rsid w:val="00655C4B"/>
    <w:rsid w:val="006578A6"/>
    <w:rsid w:val="0066262D"/>
    <w:rsid w:val="00665720"/>
    <w:rsid w:val="0067187C"/>
    <w:rsid w:val="0067566B"/>
    <w:rsid w:val="00686AB8"/>
    <w:rsid w:val="00687AB2"/>
    <w:rsid w:val="006A1580"/>
    <w:rsid w:val="006A477B"/>
    <w:rsid w:val="006C7421"/>
    <w:rsid w:val="006D57C3"/>
    <w:rsid w:val="006E3F7A"/>
    <w:rsid w:val="006F0E44"/>
    <w:rsid w:val="006F346D"/>
    <w:rsid w:val="006F43AD"/>
    <w:rsid w:val="00703DA2"/>
    <w:rsid w:val="00705960"/>
    <w:rsid w:val="00714259"/>
    <w:rsid w:val="00715FE4"/>
    <w:rsid w:val="00721DE7"/>
    <w:rsid w:val="007230CC"/>
    <w:rsid w:val="00732DEE"/>
    <w:rsid w:val="007379C4"/>
    <w:rsid w:val="00740B42"/>
    <w:rsid w:val="00743651"/>
    <w:rsid w:val="00747495"/>
    <w:rsid w:val="007514FA"/>
    <w:rsid w:val="00766388"/>
    <w:rsid w:val="007718FC"/>
    <w:rsid w:val="00771E35"/>
    <w:rsid w:val="00771EE3"/>
    <w:rsid w:val="007734E1"/>
    <w:rsid w:val="00783247"/>
    <w:rsid w:val="00787985"/>
    <w:rsid w:val="00793437"/>
    <w:rsid w:val="007A5864"/>
    <w:rsid w:val="007B4F52"/>
    <w:rsid w:val="007B6A5D"/>
    <w:rsid w:val="007B6D9A"/>
    <w:rsid w:val="007B7B8B"/>
    <w:rsid w:val="007C1818"/>
    <w:rsid w:val="007D44EF"/>
    <w:rsid w:val="007D5B27"/>
    <w:rsid w:val="007D6705"/>
    <w:rsid w:val="007D6A8F"/>
    <w:rsid w:val="008049AC"/>
    <w:rsid w:val="00804AAE"/>
    <w:rsid w:val="00812B35"/>
    <w:rsid w:val="00817D97"/>
    <w:rsid w:val="0082028D"/>
    <w:rsid w:val="0082376F"/>
    <w:rsid w:val="0083784A"/>
    <w:rsid w:val="00842098"/>
    <w:rsid w:val="00843C49"/>
    <w:rsid w:val="0084467E"/>
    <w:rsid w:val="00845340"/>
    <w:rsid w:val="008460E3"/>
    <w:rsid w:val="00851BFE"/>
    <w:rsid w:val="00853E17"/>
    <w:rsid w:val="00854223"/>
    <w:rsid w:val="00864034"/>
    <w:rsid w:val="00864CDC"/>
    <w:rsid w:val="008676D3"/>
    <w:rsid w:val="00870D80"/>
    <w:rsid w:val="0088195A"/>
    <w:rsid w:val="0089745A"/>
    <w:rsid w:val="008A06FD"/>
    <w:rsid w:val="008A1D8B"/>
    <w:rsid w:val="008A48E1"/>
    <w:rsid w:val="008B0966"/>
    <w:rsid w:val="008B1CE2"/>
    <w:rsid w:val="008B706F"/>
    <w:rsid w:val="008C3C13"/>
    <w:rsid w:val="008C4238"/>
    <w:rsid w:val="008C6E97"/>
    <w:rsid w:val="008D054C"/>
    <w:rsid w:val="008D4620"/>
    <w:rsid w:val="008D4CA2"/>
    <w:rsid w:val="008E3651"/>
    <w:rsid w:val="008E4602"/>
    <w:rsid w:val="008E647B"/>
    <w:rsid w:val="008F47DB"/>
    <w:rsid w:val="00903682"/>
    <w:rsid w:val="00903F6D"/>
    <w:rsid w:val="009055BE"/>
    <w:rsid w:val="0090623F"/>
    <w:rsid w:val="00907E76"/>
    <w:rsid w:val="009135EA"/>
    <w:rsid w:val="00920D95"/>
    <w:rsid w:val="009227A5"/>
    <w:rsid w:val="00924EB6"/>
    <w:rsid w:val="00941948"/>
    <w:rsid w:val="00945A7C"/>
    <w:rsid w:val="00956D9F"/>
    <w:rsid w:val="00971E87"/>
    <w:rsid w:val="00976AD5"/>
    <w:rsid w:val="00977A7D"/>
    <w:rsid w:val="009806F0"/>
    <w:rsid w:val="009871D3"/>
    <w:rsid w:val="009A6AD8"/>
    <w:rsid w:val="009B50E9"/>
    <w:rsid w:val="009C4792"/>
    <w:rsid w:val="009C6B4A"/>
    <w:rsid w:val="009E3753"/>
    <w:rsid w:val="009E3D5D"/>
    <w:rsid w:val="009F3725"/>
    <w:rsid w:val="00A02F02"/>
    <w:rsid w:val="00A05570"/>
    <w:rsid w:val="00A064AE"/>
    <w:rsid w:val="00A10DF5"/>
    <w:rsid w:val="00A15DE2"/>
    <w:rsid w:val="00A21499"/>
    <w:rsid w:val="00A303DF"/>
    <w:rsid w:val="00A33C7A"/>
    <w:rsid w:val="00A34A62"/>
    <w:rsid w:val="00A3542C"/>
    <w:rsid w:val="00A35892"/>
    <w:rsid w:val="00A35FBE"/>
    <w:rsid w:val="00A45862"/>
    <w:rsid w:val="00A50AA3"/>
    <w:rsid w:val="00A50F38"/>
    <w:rsid w:val="00A60338"/>
    <w:rsid w:val="00A6155D"/>
    <w:rsid w:val="00A66448"/>
    <w:rsid w:val="00A703CF"/>
    <w:rsid w:val="00A73EBB"/>
    <w:rsid w:val="00A76A5F"/>
    <w:rsid w:val="00A83DE7"/>
    <w:rsid w:val="00A84CA2"/>
    <w:rsid w:val="00A85FEE"/>
    <w:rsid w:val="00A87D5D"/>
    <w:rsid w:val="00A91F04"/>
    <w:rsid w:val="00AB0758"/>
    <w:rsid w:val="00AB0F4A"/>
    <w:rsid w:val="00AB672D"/>
    <w:rsid w:val="00AC0A48"/>
    <w:rsid w:val="00AD522A"/>
    <w:rsid w:val="00AD58FD"/>
    <w:rsid w:val="00AE0854"/>
    <w:rsid w:val="00AE1432"/>
    <w:rsid w:val="00AE14CA"/>
    <w:rsid w:val="00AE2B3C"/>
    <w:rsid w:val="00AE4737"/>
    <w:rsid w:val="00AF0EB4"/>
    <w:rsid w:val="00AF73CD"/>
    <w:rsid w:val="00B17FCD"/>
    <w:rsid w:val="00B20EEC"/>
    <w:rsid w:val="00B25CD5"/>
    <w:rsid w:val="00B26F2A"/>
    <w:rsid w:val="00B37DD2"/>
    <w:rsid w:val="00B453D9"/>
    <w:rsid w:val="00B46253"/>
    <w:rsid w:val="00B46719"/>
    <w:rsid w:val="00B468E5"/>
    <w:rsid w:val="00B47F1D"/>
    <w:rsid w:val="00B50391"/>
    <w:rsid w:val="00B5765D"/>
    <w:rsid w:val="00B6646B"/>
    <w:rsid w:val="00B70528"/>
    <w:rsid w:val="00B72E43"/>
    <w:rsid w:val="00B7304B"/>
    <w:rsid w:val="00B75F41"/>
    <w:rsid w:val="00B807FB"/>
    <w:rsid w:val="00B8233A"/>
    <w:rsid w:val="00B82F58"/>
    <w:rsid w:val="00B86723"/>
    <w:rsid w:val="00B90F42"/>
    <w:rsid w:val="00B91E11"/>
    <w:rsid w:val="00B943E3"/>
    <w:rsid w:val="00BA0C49"/>
    <w:rsid w:val="00BA65B6"/>
    <w:rsid w:val="00BC4DBE"/>
    <w:rsid w:val="00BE0030"/>
    <w:rsid w:val="00BE17FE"/>
    <w:rsid w:val="00BE4C35"/>
    <w:rsid w:val="00BE6E41"/>
    <w:rsid w:val="00BE7B26"/>
    <w:rsid w:val="00C0236F"/>
    <w:rsid w:val="00C11C17"/>
    <w:rsid w:val="00C11E77"/>
    <w:rsid w:val="00C1362A"/>
    <w:rsid w:val="00C17DC4"/>
    <w:rsid w:val="00C204D3"/>
    <w:rsid w:val="00C2374D"/>
    <w:rsid w:val="00C3578C"/>
    <w:rsid w:val="00C4165D"/>
    <w:rsid w:val="00C47FF5"/>
    <w:rsid w:val="00C50A3A"/>
    <w:rsid w:val="00C53112"/>
    <w:rsid w:val="00C706A3"/>
    <w:rsid w:val="00C83DB3"/>
    <w:rsid w:val="00CA078E"/>
    <w:rsid w:val="00CB1792"/>
    <w:rsid w:val="00CE12B9"/>
    <w:rsid w:val="00D01A29"/>
    <w:rsid w:val="00D0300C"/>
    <w:rsid w:val="00D10AAF"/>
    <w:rsid w:val="00D2120C"/>
    <w:rsid w:val="00D31918"/>
    <w:rsid w:val="00D51B08"/>
    <w:rsid w:val="00D53509"/>
    <w:rsid w:val="00DA6358"/>
    <w:rsid w:val="00DA7D3C"/>
    <w:rsid w:val="00DB71B4"/>
    <w:rsid w:val="00DC6075"/>
    <w:rsid w:val="00DC6270"/>
    <w:rsid w:val="00DC7D72"/>
    <w:rsid w:val="00DD22B7"/>
    <w:rsid w:val="00DD55E6"/>
    <w:rsid w:val="00DD59EF"/>
    <w:rsid w:val="00DD74C4"/>
    <w:rsid w:val="00DF0899"/>
    <w:rsid w:val="00DF1E5C"/>
    <w:rsid w:val="00DF7A75"/>
    <w:rsid w:val="00E02D66"/>
    <w:rsid w:val="00E04B8E"/>
    <w:rsid w:val="00E05053"/>
    <w:rsid w:val="00E16B06"/>
    <w:rsid w:val="00E21250"/>
    <w:rsid w:val="00E22A8C"/>
    <w:rsid w:val="00E26351"/>
    <w:rsid w:val="00E327B2"/>
    <w:rsid w:val="00E33AB4"/>
    <w:rsid w:val="00E35138"/>
    <w:rsid w:val="00E37097"/>
    <w:rsid w:val="00E449EC"/>
    <w:rsid w:val="00E4585D"/>
    <w:rsid w:val="00E54092"/>
    <w:rsid w:val="00E763E6"/>
    <w:rsid w:val="00E80A3D"/>
    <w:rsid w:val="00E9363B"/>
    <w:rsid w:val="00E93CB7"/>
    <w:rsid w:val="00EB4816"/>
    <w:rsid w:val="00EB6955"/>
    <w:rsid w:val="00EB6B2E"/>
    <w:rsid w:val="00ED5858"/>
    <w:rsid w:val="00ED5C85"/>
    <w:rsid w:val="00EE2C12"/>
    <w:rsid w:val="00EE3041"/>
    <w:rsid w:val="00EF1C5A"/>
    <w:rsid w:val="00F06CC7"/>
    <w:rsid w:val="00F1709E"/>
    <w:rsid w:val="00F17C89"/>
    <w:rsid w:val="00F23519"/>
    <w:rsid w:val="00F27F7C"/>
    <w:rsid w:val="00F3211A"/>
    <w:rsid w:val="00F34CB6"/>
    <w:rsid w:val="00F419CB"/>
    <w:rsid w:val="00F5118F"/>
    <w:rsid w:val="00F53087"/>
    <w:rsid w:val="00F53612"/>
    <w:rsid w:val="00F7021E"/>
    <w:rsid w:val="00F732C2"/>
    <w:rsid w:val="00F853B1"/>
    <w:rsid w:val="00F85C55"/>
    <w:rsid w:val="00F97B28"/>
    <w:rsid w:val="00FA2BED"/>
    <w:rsid w:val="00FA6EFD"/>
    <w:rsid w:val="00FB0B15"/>
    <w:rsid w:val="00FB53A5"/>
    <w:rsid w:val="00FB6E3B"/>
    <w:rsid w:val="00FD1CE7"/>
    <w:rsid w:val="00FE06A7"/>
    <w:rsid w:val="00FE3541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12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12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12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5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6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AAA9F-CB54-4C33-8D4C-66FE380B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169</TotalTime>
  <Pages>1</Pages>
  <Words>73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RAG1701R001</vt:lpstr>
    </vt:vector>
  </TitlesOfParts>
  <Manager/>
  <Company>van Zanten Raadgevende ingenieurs bv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RAG1701R001</dc:title>
  <dc:subject>RAG1701</dc:subject>
  <dc:creator>M.L. Thijs</dc:creator>
  <cp:keywords/>
  <dc:description>R001</dc:description>
  <cp:lastModifiedBy>Mark Thijs</cp:lastModifiedBy>
  <cp:revision>57</cp:revision>
  <cp:lastPrinted>2017-11-01T07:53:00Z</cp:lastPrinted>
  <dcterms:created xsi:type="dcterms:W3CDTF">2017-10-24T07:35:00Z</dcterms:created>
  <dcterms:modified xsi:type="dcterms:W3CDTF">2017-11-01T07:54:00Z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1-11-2017</vt:lpwstr>
  </property>
  <property fmtid="{D5CDD505-2E9C-101B-9397-08002B2CF9AE}" pid="4" name="ZRI ConceptText">
    <vt:lpwstr/>
  </property>
</Properties>
</file>